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CB" w:rsidRDefault="00EC4ACB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Приложение № 31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                            № 76      от «2</w:t>
      </w:r>
      <w:bookmarkStart w:id="0" w:name="_GoBack"/>
      <w:bookmarkEnd w:id="0"/>
      <w:r>
        <w:t xml:space="preserve">5».05.2015 г. "О бюджете </w:t>
      </w:r>
    </w:p>
    <w:p w:rsidR="00EC4ACB" w:rsidRDefault="00EC4ACB" w:rsidP="00DA49F5">
      <w:r>
        <w:t xml:space="preserve">                                                                    муниципального образования «Почепский район»</w:t>
      </w:r>
    </w:p>
    <w:p w:rsidR="00EC4ACB" w:rsidRDefault="00EC4ACB" w:rsidP="00DA49F5">
      <w:r>
        <w:t xml:space="preserve">                                                                    на 2015 год и плановый период 2016 и 2017 годов»</w:t>
      </w:r>
    </w:p>
    <w:p w:rsidR="00EC4ACB" w:rsidRDefault="00EC4ACB"/>
    <w:p w:rsidR="00EC4ACB" w:rsidRDefault="00EC4ACB"/>
    <w:p w:rsidR="00EC4ACB" w:rsidRDefault="00EC4ACB"/>
    <w:p w:rsidR="00EC4ACB" w:rsidRDefault="00EC4ACB"/>
    <w:p w:rsidR="00EC4ACB" w:rsidRDefault="00EC4ACB"/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иных межбюджетных трансфертов бюджетам поселений из бюджета муниципального образования «Почепский район» в  2015 году</w:t>
      </w: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2014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A73D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Почепское городское </w:t>
            </w:r>
            <w:r w:rsidRPr="0016746F">
              <w:rPr>
                <w:sz w:val="28"/>
                <w:szCs w:val="28"/>
              </w:rPr>
              <w:t xml:space="preserve"> 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149076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r>
              <w:rPr>
                <w:sz w:val="28"/>
                <w:szCs w:val="28"/>
              </w:rPr>
              <w:t>Семецкое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50924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Дмитровское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130000</w:t>
            </w:r>
          </w:p>
        </w:tc>
      </w:tr>
      <w:tr w:rsidR="00EC4ACB">
        <w:trPr>
          <w:trHeight w:val="463"/>
        </w:trPr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3300000</w:t>
            </w:r>
          </w:p>
        </w:tc>
      </w:tr>
    </w:tbl>
    <w:p w:rsidR="00EC4ACB" w:rsidRDefault="00EC4ACB" w:rsidP="00DA49F5">
      <w:pPr>
        <w:jc w:val="center"/>
      </w:pPr>
    </w:p>
    <w:sectPr w:rsidR="00EC4AC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8028D3"/>
    <w:rsid w:val="008221B9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DA49F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165</TotalTime>
  <Pages>1</Pages>
  <Words>128</Words>
  <Characters>735</Characters>
  <Application>Microsoft Office Outlook</Application>
  <DocSecurity>0</DocSecurity>
  <Lines>0</Lines>
  <Paragraphs>0</Paragraphs>
  <ScaleCrop>false</ScaleCrop>
  <Company>--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-</cp:lastModifiedBy>
  <cp:revision>9</cp:revision>
  <dcterms:created xsi:type="dcterms:W3CDTF">2014-03-07T05:04:00Z</dcterms:created>
  <dcterms:modified xsi:type="dcterms:W3CDTF">2015-06-10T08:02:00Z</dcterms:modified>
</cp:coreProperties>
</file>